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27BA7E0C" w:rsidR="00A85872" w:rsidRDefault="008217E8">
      <w:pPr>
        <w:pStyle w:val="Tittel"/>
      </w:pPr>
      <w:r>
        <w:t>Bilag X</w:t>
      </w:r>
      <w:r w:rsidR="00A85872">
        <w:t xml:space="preserve"> Forpliktelseserklæring </w:t>
      </w:r>
    </w:p>
    <w:p w14:paraId="625C0CE4" w14:textId="6B3E1A0B" w:rsidR="00A85872" w:rsidRPr="00351789" w:rsidRDefault="68C22AE2" w:rsidP="00299996">
      <w:pPr>
        <w:pStyle w:val="Overskrift1"/>
      </w:pPr>
      <w:r>
        <w:t>2026/463</w:t>
      </w:r>
      <w:r w:rsidR="00A85872">
        <w:t xml:space="preserve"> </w:t>
      </w:r>
      <w:r w:rsidR="5349322D">
        <w:t xml:space="preserve">Pasientreiser </w:t>
      </w:r>
      <w:r w:rsidR="01453EE7">
        <w:t>Hels</w:t>
      </w:r>
      <w:r w:rsidR="40E23BCF">
        <w:t xml:space="preserve">e Møre og Romsdal </w:t>
      </w:r>
      <w:r w:rsidR="01453EE7">
        <w:t>HF</w:t>
      </w:r>
    </w:p>
    <w:p w14:paraId="006774AD" w14:textId="77777777" w:rsidR="00A85872" w:rsidRDefault="00A85872">
      <w:r>
        <w:tab/>
      </w:r>
    </w:p>
    <w:p w14:paraId="1BF3CF44" w14:textId="77777777" w:rsidR="00A85872" w:rsidRDefault="00A85872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/>
        </w:tc>
        <w:tc>
          <w:tcPr>
            <w:tcW w:w="3402" w:type="dxa"/>
          </w:tcPr>
          <w:p w14:paraId="3FAAC6EB" w14:textId="77777777" w:rsidR="003B114D" w:rsidRDefault="003B114D"/>
        </w:tc>
        <w:tc>
          <w:tcPr>
            <w:tcW w:w="2977" w:type="dxa"/>
          </w:tcPr>
          <w:p w14:paraId="77746327" w14:textId="239C5663" w:rsidR="003B114D" w:rsidRDefault="003B114D"/>
        </w:tc>
      </w:tr>
    </w:tbl>
    <w:p w14:paraId="24001058" w14:textId="77777777" w:rsidR="00A85872" w:rsidRDefault="00A85872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/>
        </w:tc>
        <w:tc>
          <w:tcPr>
            <w:tcW w:w="3402" w:type="dxa"/>
          </w:tcPr>
          <w:p w14:paraId="12010FD8" w14:textId="77777777" w:rsidR="003B114D" w:rsidRDefault="003B114D"/>
        </w:tc>
        <w:tc>
          <w:tcPr>
            <w:tcW w:w="2977" w:type="dxa"/>
          </w:tcPr>
          <w:p w14:paraId="74B28D59" w14:textId="516B073A" w:rsidR="003B114D" w:rsidRDefault="003B114D"/>
        </w:tc>
      </w:tr>
    </w:tbl>
    <w:p w14:paraId="4BD55B96" w14:textId="2CA3D8E8" w:rsidR="00A85872" w:rsidRDefault="00A85872">
      <w:r>
        <w:br/>
      </w:r>
      <w:r w:rsidRPr="2196A4A3">
        <w:rPr>
          <w:rFonts w:eastAsiaTheme="minorEastAsia"/>
        </w:rPr>
        <w:t xml:space="preserve">Forpliktelseserklæringen er gitt til </w:t>
      </w:r>
      <w:r w:rsidR="0090668F" w:rsidRPr="2196A4A3">
        <w:rPr>
          <w:rFonts w:eastAsiaTheme="minorEastAsia"/>
        </w:rPr>
        <w:t>Helse Midt-Norge RHF</w:t>
      </w:r>
      <w:r w:rsidRPr="2196A4A3">
        <w:rPr>
          <w:rFonts w:eastAsiaTheme="minorEastAsia"/>
        </w:rPr>
        <w:t xml:space="preserve"> i anledning </w:t>
      </w:r>
      <w:r w:rsidR="00D32CE3" w:rsidRPr="2196A4A3">
        <w:rPr>
          <w:rFonts w:eastAsiaTheme="minorEastAsia"/>
        </w:rPr>
        <w:t>Pasientreiser Nordre Sunnmøre til Helse Møre og Romsdal</w:t>
      </w:r>
      <w:r w:rsidRPr="2196A4A3">
        <w:rPr>
          <w:rFonts w:eastAsiaTheme="minorEastAsia"/>
        </w:rPr>
        <w:t>.</w:t>
      </w:r>
    </w:p>
    <w:p w14:paraId="5327759D" w14:textId="3B588719" w:rsidR="00A85872" w:rsidRDefault="00A85872">
      <w:r w:rsidRPr="0695233B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695233B">
        <w:rPr>
          <w:color w:val="1A588E" w:themeColor="background2" w:themeShade="80"/>
        </w:rPr>
        <w:t xml:space="preserve">&lt;x&gt; </w:t>
      </w:r>
      <w:r>
        <w:t>støtte seg på &lt;</w:t>
      </w:r>
      <w:r w:rsidRPr="0695233B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695233B">
        <w:rPr>
          <w:color w:val="1A588E" w:themeColor="background2" w:themeShade="80"/>
        </w:rPr>
        <w:t>&lt;kvalifikasjonskrav</w:t>
      </w:r>
      <w:r w:rsidR="17A25D30" w:rsidRPr="0695233B">
        <w:rPr>
          <w:color w:val="1A588E" w:themeColor="background2" w:themeShade="80"/>
        </w:rPr>
        <w:t xml:space="preserve"> og/eller kontraktskrav</w:t>
      </w:r>
      <w:r w:rsidRPr="0695233B">
        <w:rPr>
          <w:color w:val="1A588E" w:themeColor="background2" w:themeShade="80"/>
        </w:rPr>
        <w:t>&gt;</w:t>
      </w:r>
      <w:r>
        <w:t xml:space="preserve"> på følgende måte:</w:t>
      </w:r>
    </w:p>
    <w:p w14:paraId="2BD7E5FF" w14:textId="77777777" w:rsidR="00A85872" w:rsidRPr="00A85872" w:rsidRDefault="00A85872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>
      <w:pPr>
        <w:ind w:left="4950" w:hanging="4950"/>
      </w:pPr>
    </w:p>
    <w:p w14:paraId="79F50034" w14:textId="1DB611AA" w:rsidR="00A85872" w:rsidRDefault="00A85872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/>
    <w:p w14:paraId="06953AFE" w14:textId="6CD3F5EC" w:rsidR="00A85872" w:rsidRDefault="00A85872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073DC" w14:textId="77777777" w:rsidR="00A544DD" w:rsidRDefault="00A544DD" w:rsidP="008A6B54">
      <w:pPr>
        <w:spacing w:after="0" w:line="240" w:lineRule="auto"/>
      </w:pPr>
      <w:r>
        <w:separator/>
      </w:r>
    </w:p>
  </w:endnote>
  <w:endnote w:type="continuationSeparator" w:id="0">
    <w:p w14:paraId="1ACC382B" w14:textId="77777777" w:rsidR="00A544DD" w:rsidRDefault="00A544D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C189" w14:textId="7205322D" w:rsidR="00EE659E" w:rsidRDefault="00EE659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C62D5D1" wp14:editId="674E4C4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949507893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1058E" w14:textId="62FEE2C3" w:rsidR="00EE659E" w:rsidRPr="00EE659E" w:rsidRDefault="00EE659E" w:rsidP="00EE65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EE65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E68CDB7">
            <v:shapetype id="_x0000_t202" coordsize="21600,21600" o:spt="202" path="m,l,21600r21600,l21600,xe" w14:anchorId="4C62D5D1">
              <v:stroke joinstyle="miter"/>
              <v:path gradientshapeok="t" o:connecttype="rect"/>
            </v:shapetype>
            <v:shape id="Tekstboks 2" style="position:absolute;margin-left:0;margin-top:0;width:35pt;height:23.2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textbox style="mso-fit-shape-to-text:t" inset="20pt,0,0,15pt">
                <w:txbxContent>
                  <w:p w:rsidRPr="00EE659E" w:rsidR="00EE659E" w:rsidP="00EE659E" w:rsidRDefault="00EE659E" w14:paraId="49C3E10F" w14:textId="62FEE2C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EE659E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2D16A55A" w:rsidR="0001190D" w:rsidRPr="00907B33" w:rsidRDefault="00EE659E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4" behindDoc="0" locked="0" layoutInCell="1" allowOverlap="1" wp14:anchorId="58D24091" wp14:editId="1F887C8A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2094933144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5D866C" w14:textId="63FA973A" w:rsidR="00EE659E" w:rsidRPr="00EE659E" w:rsidRDefault="00EE659E" w:rsidP="00EE659E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EE659E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clsh="http://schemas.microsoft.com/office/drawing/2020/classificationShape" xmlns:a="http://schemas.openxmlformats.org/drawingml/2006/main">
                <w:pict w14:anchorId="0431F0DB">
                  <v:shapetype id="_x0000_t202" coordsize="21600,21600" o:spt="202" path="m,l,21600r21600,l21600,xe" w14:anchorId="58D24091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      <v:textbox style="mso-fit-shape-to-text:t" inset="20pt,0,0,15pt">
                      <w:txbxContent>
                        <w:p w:rsidRPr="00EE659E" w:rsidR="00EE659E" w:rsidP="00EE659E" w:rsidRDefault="00EE659E" w14:paraId="32BDCD2C" w14:textId="63FA973A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EE659E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1190D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011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01190D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0A552AAD" w:rsidR="004F084A" w:rsidRPr="00907B33" w:rsidRDefault="00EE659E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2" behindDoc="0" locked="0" layoutInCell="1" allowOverlap="1" wp14:anchorId="0052D24B" wp14:editId="0A5C8AF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541343807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3A8234" w14:textId="32444845" w:rsidR="00EE659E" w:rsidRPr="00EE659E" w:rsidRDefault="00EE659E" w:rsidP="00EE659E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clsh="http://schemas.microsoft.com/office/drawing/2020/classificationShape" xmlns:a="http://schemas.openxmlformats.org/drawingml/2006/main">
                <w:pict w14:anchorId="66FA27DF">
                  <v:shapetype id="_x0000_t202" coordsize="21600,21600" o:spt="202" path="m,l,21600r21600,l21600,xe" w14:anchorId="0052D24B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textbox style="mso-fit-shape-to-text:t" inset="20pt,0,0,15pt">
                      <w:txbxContent>
                        <w:p w:rsidRPr="00EE659E" w:rsidR="00EE659E" w:rsidP="00EE659E" w:rsidRDefault="00EE659E" w14:paraId="672A6659" w14:textId="3244484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F084A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4F084A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4F084A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11EB9FBA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</w:p>
      </w:tc>
      <w:tc>
        <w:tcPr>
          <w:tcW w:w="1639" w:type="pct"/>
        </w:tcPr>
        <w:p w14:paraId="7DAD2880" w14:textId="1EE4EA6E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C47F99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C47F99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64D5F" w14:textId="77777777" w:rsidR="00A544DD" w:rsidRDefault="00A544DD" w:rsidP="008A6B54">
      <w:pPr>
        <w:spacing w:after="0" w:line="240" w:lineRule="auto"/>
      </w:pPr>
      <w:r>
        <w:separator/>
      </w:r>
    </w:p>
  </w:footnote>
  <w:footnote w:type="continuationSeparator" w:id="0">
    <w:p w14:paraId="1B7B58A6" w14:textId="77777777" w:rsidR="00A544DD" w:rsidRDefault="00A544D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  <w:lang w:eastAsia="nb-NO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72"/>
    <w:rsid w:val="0001190D"/>
    <w:rsid w:val="000169B0"/>
    <w:rsid w:val="00061D42"/>
    <w:rsid w:val="00066FAD"/>
    <w:rsid w:val="000E3D69"/>
    <w:rsid w:val="000F11A5"/>
    <w:rsid w:val="0013578B"/>
    <w:rsid w:val="001457DD"/>
    <w:rsid w:val="00151103"/>
    <w:rsid w:val="00152CC7"/>
    <w:rsid w:val="00172E83"/>
    <w:rsid w:val="00174C26"/>
    <w:rsid w:val="001D2E39"/>
    <w:rsid w:val="00234B11"/>
    <w:rsid w:val="00299996"/>
    <w:rsid w:val="002C03B4"/>
    <w:rsid w:val="002C5C80"/>
    <w:rsid w:val="002D33F1"/>
    <w:rsid w:val="002F21B1"/>
    <w:rsid w:val="00311005"/>
    <w:rsid w:val="003633AA"/>
    <w:rsid w:val="003B114D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05532"/>
    <w:rsid w:val="00512B3B"/>
    <w:rsid w:val="00522354"/>
    <w:rsid w:val="0055642F"/>
    <w:rsid w:val="0056729F"/>
    <w:rsid w:val="005703FD"/>
    <w:rsid w:val="005E3FC0"/>
    <w:rsid w:val="005E61C2"/>
    <w:rsid w:val="005E6330"/>
    <w:rsid w:val="005E7A52"/>
    <w:rsid w:val="005F5862"/>
    <w:rsid w:val="00607C23"/>
    <w:rsid w:val="0061404D"/>
    <w:rsid w:val="006837C3"/>
    <w:rsid w:val="006B25EE"/>
    <w:rsid w:val="006F312A"/>
    <w:rsid w:val="00731991"/>
    <w:rsid w:val="00741B3A"/>
    <w:rsid w:val="0076237F"/>
    <w:rsid w:val="00771457"/>
    <w:rsid w:val="007A09E7"/>
    <w:rsid w:val="007D00AD"/>
    <w:rsid w:val="007E7EAA"/>
    <w:rsid w:val="007F13FF"/>
    <w:rsid w:val="007F3E72"/>
    <w:rsid w:val="0081186E"/>
    <w:rsid w:val="008217E8"/>
    <w:rsid w:val="0082284E"/>
    <w:rsid w:val="0082344F"/>
    <w:rsid w:val="00884491"/>
    <w:rsid w:val="008961BF"/>
    <w:rsid w:val="008A1521"/>
    <w:rsid w:val="008A6B54"/>
    <w:rsid w:val="008D174B"/>
    <w:rsid w:val="008F2B11"/>
    <w:rsid w:val="0090668F"/>
    <w:rsid w:val="00907B33"/>
    <w:rsid w:val="009A3E11"/>
    <w:rsid w:val="009B4D02"/>
    <w:rsid w:val="009C7E5D"/>
    <w:rsid w:val="009F7F53"/>
    <w:rsid w:val="00A10F42"/>
    <w:rsid w:val="00A13B9A"/>
    <w:rsid w:val="00A544DD"/>
    <w:rsid w:val="00A659C6"/>
    <w:rsid w:val="00A76B06"/>
    <w:rsid w:val="00A85872"/>
    <w:rsid w:val="00AA1652"/>
    <w:rsid w:val="00AE2A80"/>
    <w:rsid w:val="00AE3BC9"/>
    <w:rsid w:val="00B254A8"/>
    <w:rsid w:val="00B30A4F"/>
    <w:rsid w:val="00B37812"/>
    <w:rsid w:val="00B656CC"/>
    <w:rsid w:val="00BC7511"/>
    <w:rsid w:val="00BD5AA6"/>
    <w:rsid w:val="00C37AEC"/>
    <w:rsid w:val="00C47F99"/>
    <w:rsid w:val="00C80220"/>
    <w:rsid w:val="00CB354A"/>
    <w:rsid w:val="00CB404C"/>
    <w:rsid w:val="00CC0CDA"/>
    <w:rsid w:val="00CD7573"/>
    <w:rsid w:val="00D0738E"/>
    <w:rsid w:val="00D25402"/>
    <w:rsid w:val="00D32CE3"/>
    <w:rsid w:val="00D36686"/>
    <w:rsid w:val="00D40D86"/>
    <w:rsid w:val="00D549FA"/>
    <w:rsid w:val="00D758FB"/>
    <w:rsid w:val="00D869B4"/>
    <w:rsid w:val="00DD295C"/>
    <w:rsid w:val="00DF4C10"/>
    <w:rsid w:val="00E3138E"/>
    <w:rsid w:val="00EA45CB"/>
    <w:rsid w:val="00EB13E8"/>
    <w:rsid w:val="00EB5F17"/>
    <w:rsid w:val="00ED29B3"/>
    <w:rsid w:val="00EE659E"/>
    <w:rsid w:val="00F10D8E"/>
    <w:rsid w:val="00F139BA"/>
    <w:rsid w:val="00F141F6"/>
    <w:rsid w:val="00F22DA7"/>
    <w:rsid w:val="00F300FC"/>
    <w:rsid w:val="00F3117C"/>
    <w:rsid w:val="00F3344C"/>
    <w:rsid w:val="00F54037"/>
    <w:rsid w:val="00F604BA"/>
    <w:rsid w:val="00F6667E"/>
    <w:rsid w:val="00F878B1"/>
    <w:rsid w:val="00FA1CD0"/>
    <w:rsid w:val="00FD6AD8"/>
    <w:rsid w:val="01453EE7"/>
    <w:rsid w:val="0695233B"/>
    <w:rsid w:val="0A0C6735"/>
    <w:rsid w:val="0B26167E"/>
    <w:rsid w:val="0B38D4E5"/>
    <w:rsid w:val="17A25D30"/>
    <w:rsid w:val="2196A4A3"/>
    <w:rsid w:val="26CE8161"/>
    <w:rsid w:val="2E37D919"/>
    <w:rsid w:val="35AC88E0"/>
    <w:rsid w:val="3DECE39D"/>
    <w:rsid w:val="40E23BCF"/>
    <w:rsid w:val="436673B5"/>
    <w:rsid w:val="471D9E96"/>
    <w:rsid w:val="486A604E"/>
    <w:rsid w:val="4B73DF76"/>
    <w:rsid w:val="4EA1DF0F"/>
    <w:rsid w:val="5349322D"/>
    <w:rsid w:val="58821D76"/>
    <w:rsid w:val="677F3BC7"/>
    <w:rsid w:val="68C22AE2"/>
    <w:rsid w:val="69085A0C"/>
    <w:rsid w:val="7578C342"/>
    <w:rsid w:val="758371E7"/>
    <w:rsid w:val="79F5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99A13C8C-24B1-4587-B174-FEC364DA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6B25EE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6B25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6B25EE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6B2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5EE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066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07605d1-6bf2-457c-b2d0-db5af9e74b8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0CAE8990C2C04CBCD9AD30445567ED" ma:contentTypeVersion="14" ma:contentTypeDescription="Opprett et nytt dokument." ma:contentTypeScope="" ma:versionID="ac91d440e6ecac08a3922028933e1c56">
  <xsd:schema xmlns:xsd="http://www.w3.org/2001/XMLSchema" xmlns:xs="http://www.w3.org/2001/XMLSchema" xmlns:p="http://schemas.microsoft.com/office/2006/metadata/properties" xmlns:ns1="http://schemas.microsoft.com/sharepoint/v3" xmlns:ns2="f07605d1-6bf2-457c-b2d0-db5af9e74b85" xmlns:ns3="7e8059af-42db-44da-87c8-820a5e8c3b85" targetNamespace="http://schemas.microsoft.com/office/2006/metadata/properties" ma:root="true" ma:fieldsID="4bf9d75b7029de1888ffd962b06683e8" ns1:_="" ns2:_="" ns3:_="">
    <xsd:import namespace="http://schemas.microsoft.com/sharepoint/v3"/>
    <xsd:import namespace="f07605d1-6bf2-457c-b2d0-db5af9e74b85"/>
    <xsd:import namespace="7e8059af-42db-44da-87c8-820a5e8c3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605d1-6bf2-457c-b2d0-db5af9e7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bb92639a-ee2f-4dc8-83f5-6dd8a25d9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059af-42db-44da-87c8-820a5e8c3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7605d1-6bf2-457c-b2d0-db5af9e74b85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65313-08B5-4A84-A753-2C6DA6F2DC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335571-E67B-416C-BED7-FD4A3A9B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605d1-6bf2-457c-b2d0-db5af9e74b85"/>
    <ds:schemaRef ds:uri="7e8059af-42db-44da-87c8-820a5e8c3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1</Pages>
  <Words>240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26</cp:revision>
  <dcterms:created xsi:type="dcterms:W3CDTF">2024-10-31T19:47:00Z</dcterms:created>
  <dcterms:modified xsi:type="dcterms:W3CDTF">2026-05-12T10:41:00Z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0x010100050CAE8990C2C04CBCD9AD30445567ED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lassificationContentMarkingFooterShapeIds">
    <vt:lpwstr>2044403f,38985735,7cde2498</vt:lpwstr>
  </property>
  <property fmtid="{D5CDD505-2E9C-101B-9397-08002B2CF9AE}" pid="11" name="ClassificationContentMarkingFooterFontProps">
    <vt:lpwstr>#000000,6,Calibri</vt:lpwstr>
  </property>
  <property fmtid="{D5CDD505-2E9C-101B-9397-08002B2CF9AE}" pid="12" name="ClassificationContentMarkingFooterText">
    <vt:lpwstr>Intern</vt:lpwstr>
  </property>
  <property fmtid="{D5CDD505-2E9C-101B-9397-08002B2CF9AE}" pid="13" name="MSIP_Label_27c53dd1-6ec2-448f-b81e-3adee47fd651_Enabled">
    <vt:lpwstr>true</vt:lpwstr>
  </property>
  <property fmtid="{D5CDD505-2E9C-101B-9397-08002B2CF9AE}" pid="14" name="MSIP_Label_27c53dd1-6ec2-448f-b81e-3adee47fd651_SetDate">
    <vt:lpwstr>2024-10-31T11:47:07Z</vt:lpwstr>
  </property>
  <property fmtid="{D5CDD505-2E9C-101B-9397-08002B2CF9AE}" pid="15" name="MSIP_Label_27c53dd1-6ec2-448f-b81e-3adee47fd651_Method">
    <vt:lpwstr>Standard</vt:lpwstr>
  </property>
  <property fmtid="{D5CDD505-2E9C-101B-9397-08002B2CF9AE}" pid="16" name="MSIP_Label_27c53dd1-6ec2-448f-b81e-3adee47fd651_Name">
    <vt:lpwstr>Intern</vt:lpwstr>
  </property>
  <property fmtid="{D5CDD505-2E9C-101B-9397-08002B2CF9AE}" pid="17" name="MSIP_Label_27c53dd1-6ec2-448f-b81e-3adee47fd651_SiteId">
    <vt:lpwstr>92c8809f-91e0-445b-804f-b6a7b43ef73a</vt:lpwstr>
  </property>
  <property fmtid="{D5CDD505-2E9C-101B-9397-08002B2CF9AE}" pid="18" name="MSIP_Label_27c53dd1-6ec2-448f-b81e-3adee47fd651_ActionId">
    <vt:lpwstr>037c329f-e5aa-4e9c-ad3c-8183243ee169</vt:lpwstr>
  </property>
  <property fmtid="{D5CDD505-2E9C-101B-9397-08002B2CF9AE}" pid="19" name="MSIP_Label_27c53dd1-6ec2-448f-b81e-3adee47fd651_ContentBits">
    <vt:lpwstr>2</vt:lpwstr>
  </property>
</Properties>
</file>